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r>
              <w:t>Приложение 10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Pr="0045570C" w:rsidRDefault="007368D7" w:rsidP="00C221B6">
            <w:pPr>
              <w:rPr>
                <w:lang w:val="en-US"/>
              </w:rPr>
            </w:pPr>
            <w:r>
              <w:t>о</w:t>
            </w:r>
            <w:r w:rsidR="0045570C">
              <w:t>т</w:t>
            </w:r>
            <w:r>
              <w:t xml:space="preserve"> 06.12.2019 </w:t>
            </w:r>
            <w:r w:rsidR="00C221B6">
              <w:t>№</w:t>
            </w:r>
            <w:r>
              <w:t xml:space="preserve"> 59-461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тыс. руб.</w:t>
            </w:r>
          </w:p>
        </w:tc>
      </w:tr>
      <w:tr w:rsidR="0045570C" w:rsidTr="0045570C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2022 год</w:t>
            </w:r>
          </w:p>
        </w:tc>
      </w:tr>
      <w:tr w:rsidR="0045570C" w:rsidTr="0045570C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</w:tr>
    </w:tbl>
    <w:p w:rsidR="0045570C" w:rsidRPr="0045570C" w:rsidRDefault="0045570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5570C" w:rsidTr="0045570C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5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5570C" w:rsidRDefault="0045570C" w:rsidP="00E45144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5570C" w:rsidRDefault="0045570C" w:rsidP="00E45144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pPr>
              <w:jc w:val="right"/>
            </w:pPr>
          </w:p>
        </w:tc>
      </w:tr>
    </w:tbl>
    <w:p w:rsidR="0045570C" w:rsidRPr="00C96377" w:rsidRDefault="0045570C" w:rsidP="0045570C"/>
    <w:p w:rsidR="00E2598B" w:rsidRPr="0045570C" w:rsidRDefault="00E2598B" w:rsidP="0045570C"/>
    <w:sectPr w:rsidR="00E2598B" w:rsidRPr="0045570C" w:rsidSect="0045570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8E5" w:rsidRDefault="004438E5" w:rsidP="0045570C">
      <w:r>
        <w:separator/>
      </w:r>
    </w:p>
  </w:endnote>
  <w:endnote w:type="continuationSeparator" w:id="1">
    <w:p w:rsidR="004438E5" w:rsidRDefault="004438E5" w:rsidP="00455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8E5" w:rsidRDefault="004438E5" w:rsidP="0045570C">
      <w:r>
        <w:separator/>
      </w:r>
    </w:p>
  </w:footnote>
  <w:footnote w:type="continuationSeparator" w:id="1">
    <w:p w:rsidR="004438E5" w:rsidRDefault="004438E5" w:rsidP="00455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0C" w:rsidRDefault="00163CE6" w:rsidP="001D5C8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570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570C" w:rsidRDefault="004557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0C" w:rsidRDefault="00163CE6" w:rsidP="001D5C8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570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68D7">
      <w:rPr>
        <w:rStyle w:val="a7"/>
        <w:noProof/>
      </w:rPr>
      <w:t>2</w:t>
    </w:r>
    <w:r>
      <w:rPr>
        <w:rStyle w:val="a7"/>
      </w:rPr>
      <w:fldChar w:fldCharType="end"/>
    </w:r>
  </w:p>
  <w:p w:rsidR="0045570C" w:rsidRDefault="004557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45570C"/>
    <w:rsid w:val="00051248"/>
    <w:rsid w:val="000B001E"/>
    <w:rsid w:val="001569F2"/>
    <w:rsid w:val="00163CE6"/>
    <w:rsid w:val="002C3F39"/>
    <w:rsid w:val="004438E5"/>
    <w:rsid w:val="0045570C"/>
    <w:rsid w:val="004864EB"/>
    <w:rsid w:val="00530DA4"/>
    <w:rsid w:val="00643397"/>
    <w:rsid w:val="006808C6"/>
    <w:rsid w:val="00733FFE"/>
    <w:rsid w:val="007368D7"/>
    <w:rsid w:val="00A24CAF"/>
    <w:rsid w:val="00B2252A"/>
    <w:rsid w:val="00B912FD"/>
    <w:rsid w:val="00C221B6"/>
    <w:rsid w:val="00E2598B"/>
    <w:rsid w:val="00F14403"/>
    <w:rsid w:val="00F1757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57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570C"/>
  </w:style>
  <w:style w:type="paragraph" w:styleId="a5">
    <w:name w:val="footer"/>
    <w:basedOn w:val="a"/>
    <w:link w:val="a6"/>
    <w:uiPriority w:val="99"/>
    <w:semiHidden/>
    <w:unhideWhenUsed/>
    <w:rsid w:val="004557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570C"/>
  </w:style>
  <w:style w:type="character" w:styleId="a7">
    <w:name w:val="page number"/>
    <w:basedOn w:val="a0"/>
    <w:uiPriority w:val="99"/>
    <w:semiHidden/>
    <w:unhideWhenUsed/>
    <w:rsid w:val="00455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4</cp:revision>
  <dcterms:created xsi:type="dcterms:W3CDTF">2019-10-19T07:38:00Z</dcterms:created>
  <dcterms:modified xsi:type="dcterms:W3CDTF">2019-12-05T13:52:00Z</dcterms:modified>
</cp:coreProperties>
</file>